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BOTILLER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Maud(q.v.).  (Wadley pp.83-4)</w:t>
      </w: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legacy in the Will of her aunt,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)(q.v.)</w:t>
      </w: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55" w:rsidRPr="00241770" w:rsidRDefault="00737755" w:rsidP="007377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73775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755" w:rsidRDefault="00737755" w:rsidP="00E71FC3">
      <w:pPr>
        <w:spacing w:after="0" w:line="240" w:lineRule="auto"/>
      </w:pPr>
      <w:r>
        <w:separator/>
      </w:r>
    </w:p>
  </w:endnote>
  <w:endnote w:type="continuationSeparator" w:id="0">
    <w:p w:rsidR="00737755" w:rsidRDefault="007377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755" w:rsidRDefault="00737755" w:rsidP="00E71FC3">
      <w:pPr>
        <w:spacing w:after="0" w:line="240" w:lineRule="auto"/>
      </w:pPr>
      <w:r>
        <w:separator/>
      </w:r>
    </w:p>
  </w:footnote>
  <w:footnote w:type="continuationSeparator" w:id="0">
    <w:p w:rsidR="00737755" w:rsidRDefault="007377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755"/>
    <w:rsid w:val="007377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CA5F0-9846-4F7A-AAA4-7704E610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2016-03-19T15:17:00Z</dcterms:created>
  <dcterms:modified xsi:type="dcterms:W3CDTF">2016-03-19T15:17:00Z</dcterms:modified>
</cp:coreProperties>
</file>